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52364" w14:textId="77777777" w:rsidR="007F1C39" w:rsidRDefault="007F1C39" w:rsidP="007F1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JOCE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D2B7AE2" w14:textId="77777777" w:rsidR="007F1C39" w:rsidRDefault="007F1C39" w:rsidP="007F1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Haberdasher.</w:t>
      </w:r>
    </w:p>
    <w:p w14:paraId="68161BD9" w14:textId="77777777" w:rsidR="007F1C39" w:rsidRDefault="007F1C39" w:rsidP="007F1C39">
      <w:pPr>
        <w:pStyle w:val="NoSpacing"/>
        <w:rPr>
          <w:rFonts w:cs="Times New Roman"/>
          <w:szCs w:val="24"/>
        </w:rPr>
      </w:pPr>
    </w:p>
    <w:p w14:paraId="33373551" w14:textId="77777777" w:rsidR="007F1C39" w:rsidRDefault="007F1C39" w:rsidP="007F1C39">
      <w:pPr>
        <w:pStyle w:val="NoSpacing"/>
        <w:rPr>
          <w:rFonts w:cs="Times New Roman"/>
          <w:szCs w:val="24"/>
        </w:rPr>
      </w:pPr>
    </w:p>
    <w:p w14:paraId="680523F6" w14:textId="77777777" w:rsidR="007F1C39" w:rsidRDefault="007F1C39" w:rsidP="007F1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William Sandford of London, tailor(q.v.), brought a plaint of debt against him.</w:t>
      </w:r>
    </w:p>
    <w:p w14:paraId="284195C5" w14:textId="77777777" w:rsidR="007F1C39" w:rsidRDefault="007F1C39" w:rsidP="007F1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71B74A3" w14:textId="77777777" w:rsidR="007F1C39" w:rsidRDefault="007F1C39" w:rsidP="007F1C39">
      <w:pPr>
        <w:pStyle w:val="NoSpacing"/>
        <w:rPr>
          <w:rFonts w:cs="Times New Roman"/>
          <w:szCs w:val="24"/>
        </w:rPr>
      </w:pPr>
    </w:p>
    <w:p w14:paraId="73569BC1" w14:textId="77777777" w:rsidR="007F1C39" w:rsidRDefault="007F1C39" w:rsidP="007F1C39">
      <w:pPr>
        <w:pStyle w:val="NoSpacing"/>
        <w:rPr>
          <w:rFonts w:cs="Times New Roman"/>
          <w:szCs w:val="24"/>
        </w:rPr>
      </w:pPr>
    </w:p>
    <w:p w14:paraId="5CA235C5" w14:textId="77777777" w:rsidR="007F1C39" w:rsidRDefault="007F1C39" w:rsidP="007F1C3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April 2024</w:t>
      </w:r>
    </w:p>
    <w:p w14:paraId="2CDAF6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7B260" w14:textId="77777777" w:rsidR="007F1C39" w:rsidRDefault="007F1C39" w:rsidP="009139A6">
      <w:r>
        <w:separator/>
      </w:r>
    </w:p>
  </w:endnote>
  <w:endnote w:type="continuationSeparator" w:id="0">
    <w:p w14:paraId="297A129F" w14:textId="77777777" w:rsidR="007F1C39" w:rsidRDefault="007F1C3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FFCD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4B4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87A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6CD7E" w14:textId="77777777" w:rsidR="007F1C39" w:rsidRDefault="007F1C39" w:rsidP="009139A6">
      <w:r>
        <w:separator/>
      </w:r>
    </w:p>
  </w:footnote>
  <w:footnote w:type="continuationSeparator" w:id="0">
    <w:p w14:paraId="36D03189" w14:textId="77777777" w:rsidR="007F1C39" w:rsidRDefault="007F1C3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80B0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2DF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1EE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C39"/>
    <w:rsid w:val="000666E0"/>
    <w:rsid w:val="002510B7"/>
    <w:rsid w:val="00270799"/>
    <w:rsid w:val="005C130B"/>
    <w:rsid w:val="007F1C39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9D506"/>
  <w15:chartTrackingRefBased/>
  <w15:docId w15:val="{4AB8CFCE-F25C-4CA0-807D-F1028EF0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F1C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2024-05-18T07:04:00Z</dcterms:created>
  <dcterms:modified xsi:type="dcterms:W3CDTF">2024-05-18T07:04:00Z</dcterms:modified>
</cp:coreProperties>
</file>